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68235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Hugh JOHN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215DE853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2AA66D0E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DB26EB4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14DC735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2FE01199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20FF026" w14:textId="77777777" w:rsidR="00C34E66" w:rsidRDefault="00C34E66" w:rsidP="00C34E66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87CCC46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6B59DE7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0778626" w14:textId="77777777" w:rsidR="00C34E66" w:rsidRDefault="00C34E66" w:rsidP="00C34E6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14 October 2022</w:t>
      </w:r>
    </w:p>
    <w:p w14:paraId="3461D0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5D24E" w14:textId="77777777" w:rsidR="00C34E66" w:rsidRDefault="00C34E66" w:rsidP="009139A6">
      <w:r>
        <w:separator/>
      </w:r>
    </w:p>
  </w:endnote>
  <w:endnote w:type="continuationSeparator" w:id="0">
    <w:p w14:paraId="12C8EA32" w14:textId="77777777" w:rsidR="00C34E66" w:rsidRDefault="00C34E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F3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A6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53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00491" w14:textId="77777777" w:rsidR="00C34E66" w:rsidRDefault="00C34E66" w:rsidP="009139A6">
      <w:r>
        <w:separator/>
      </w:r>
    </w:p>
  </w:footnote>
  <w:footnote w:type="continuationSeparator" w:id="0">
    <w:p w14:paraId="1A05CE4D" w14:textId="77777777" w:rsidR="00C34E66" w:rsidRDefault="00C34E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74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F3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8B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6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4E6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C17D8"/>
  <w15:chartTrackingRefBased/>
  <w15:docId w15:val="{7DF362DB-02D4-4746-A872-37FF7942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E6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2022-11-08T21:33:00Z</dcterms:created>
  <dcterms:modified xsi:type="dcterms:W3CDTF">2022-11-08T21:34:00Z</dcterms:modified>
</cp:coreProperties>
</file>